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E43" w:rsidRPr="00AC3107" w:rsidRDefault="00315E43" w:rsidP="00AC3107">
      <w:pPr>
        <w:rPr>
          <w:rFonts w:cs="Times New Roman"/>
        </w:rPr>
      </w:pPr>
    </w:p>
    <w:sectPr w:rsidR="00315E43" w:rsidRPr="00AC3107" w:rsidSect="000C52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E43" w:rsidRDefault="00315E43" w:rsidP="004F620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15E43" w:rsidRDefault="00315E43" w:rsidP="004F620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E43" w:rsidRDefault="00315E43" w:rsidP="004F620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15E43" w:rsidRDefault="00315E43" w:rsidP="004F620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EAE"/>
    <w:rsid w:val="00000DE3"/>
    <w:rsid w:val="0000267B"/>
    <w:rsid w:val="000049E9"/>
    <w:rsid w:val="00005133"/>
    <w:rsid w:val="00006B9F"/>
    <w:rsid w:val="00010598"/>
    <w:rsid w:val="000117B4"/>
    <w:rsid w:val="00014E05"/>
    <w:rsid w:val="00015E8B"/>
    <w:rsid w:val="00017342"/>
    <w:rsid w:val="00020070"/>
    <w:rsid w:val="00020B2C"/>
    <w:rsid w:val="00020E15"/>
    <w:rsid w:val="0002165C"/>
    <w:rsid w:val="00021F76"/>
    <w:rsid w:val="000231F9"/>
    <w:rsid w:val="000234D9"/>
    <w:rsid w:val="000248F7"/>
    <w:rsid w:val="000258F0"/>
    <w:rsid w:val="00030864"/>
    <w:rsid w:val="0003106A"/>
    <w:rsid w:val="000323E0"/>
    <w:rsid w:val="0003359A"/>
    <w:rsid w:val="00034E39"/>
    <w:rsid w:val="00037C55"/>
    <w:rsid w:val="00040D2A"/>
    <w:rsid w:val="000472B0"/>
    <w:rsid w:val="000502BE"/>
    <w:rsid w:val="00051F94"/>
    <w:rsid w:val="000527A8"/>
    <w:rsid w:val="00053DB1"/>
    <w:rsid w:val="00054CE0"/>
    <w:rsid w:val="00057CAC"/>
    <w:rsid w:val="00060264"/>
    <w:rsid w:val="000604B7"/>
    <w:rsid w:val="00060A00"/>
    <w:rsid w:val="0006384D"/>
    <w:rsid w:val="00064503"/>
    <w:rsid w:val="000655D6"/>
    <w:rsid w:val="00065851"/>
    <w:rsid w:val="00066E8B"/>
    <w:rsid w:val="00067EBE"/>
    <w:rsid w:val="000708BF"/>
    <w:rsid w:val="00070C6A"/>
    <w:rsid w:val="000714D0"/>
    <w:rsid w:val="000720F6"/>
    <w:rsid w:val="00073C30"/>
    <w:rsid w:val="00075673"/>
    <w:rsid w:val="000758CA"/>
    <w:rsid w:val="00075C8D"/>
    <w:rsid w:val="00080D1F"/>
    <w:rsid w:val="00084626"/>
    <w:rsid w:val="000849C7"/>
    <w:rsid w:val="00084D34"/>
    <w:rsid w:val="00086C30"/>
    <w:rsid w:val="00087AF0"/>
    <w:rsid w:val="0009007E"/>
    <w:rsid w:val="00090E63"/>
    <w:rsid w:val="00090F01"/>
    <w:rsid w:val="000912ED"/>
    <w:rsid w:val="00093202"/>
    <w:rsid w:val="00093DEF"/>
    <w:rsid w:val="000A42B2"/>
    <w:rsid w:val="000A5602"/>
    <w:rsid w:val="000B3625"/>
    <w:rsid w:val="000B597C"/>
    <w:rsid w:val="000B5B61"/>
    <w:rsid w:val="000B5E1F"/>
    <w:rsid w:val="000B7952"/>
    <w:rsid w:val="000C0103"/>
    <w:rsid w:val="000C0966"/>
    <w:rsid w:val="000C234F"/>
    <w:rsid w:val="000C371F"/>
    <w:rsid w:val="000C3801"/>
    <w:rsid w:val="000C3F90"/>
    <w:rsid w:val="000C4018"/>
    <w:rsid w:val="000C50D0"/>
    <w:rsid w:val="000C50EB"/>
    <w:rsid w:val="000C525D"/>
    <w:rsid w:val="000C5743"/>
    <w:rsid w:val="000C7BE5"/>
    <w:rsid w:val="000D4CB2"/>
    <w:rsid w:val="000D4E58"/>
    <w:rsid w:val="000D6195"/>
    <w:rsid w:val="000D626B"/>
    <w:rsid w:val="000E0737"/>
    <w:rsid w:val="000E62DE"/>
    <w:rsid w:val="000F0206"/>
    <w:rsid w:val="000F1614"/>
    <w:rsid w:val="000F3C60"/>
    <w:rsid w:val="000F4523"/>
    <w:rsid w:val="000F5A36"/>
    <w:rsid w:val="000F6169"/>
    <w:rsid w:val="000F7CEF"/>
    <w:rsid w:val="001003AA"/>
    <w:rsid w:val="00101377"/>
    <w:rsid w:val="001028D5"/>
    <w:rsid w:val="00102FBA"/>
    <w:rsid w:val="001037EE"/>
    <w:rsid w:val="00110E42"/>
    <w:rsid w:val="00111E11"/>
    <w:rsid w:val="00113086"/>
    <w:rsid w:val="001172F1"/>
    <w:rsid w:val="00120622"/>
    <w:rsid w:val="001225E9"/>
    <w:rsid w:val="00123634"/>
    <w:rsid w:val="00124F7A"/>
    <w:rsid w:val="00126E3D"/>
    <w:rsid w:val="00127728"/>
    <w:rsid w:val="00130313"/>
    <w:rsid w:val="00130A9F"/>
    <w:rsid w:val="00130F58"/>
    <w:rsid w:val="00131064"/>
    <w:rsid w:val="001357CE"/>
    <w:rsid w:val="0013651A"/>
    <w:rsid w:val="00141446"/>
    <w:rsid w:val="00141E8C"/>
    <w:rsid w:val="00143F1C"/>
    <w:rsid w:val="00145516"/>
    <w:rsid w:val="00147F1B"/>
    <w:rsid w:val="00150216"/>
    <w:rsid w:val="00150F72"/>
    <w:rsid w:val="00151BE1"/>
    <w:rsid w:val="00151C2D"/>
    <w:rsid w:val="00152DBE"/>
    <w:rsid w:val="00155BAC"/>
    <w:rsid w:val="00155BCE"/>
    <w:rsid w:val="00155D05"/>
    <w:rsid w:val="00156DCE"/>
    <w:rsid w:val="00157DA9"/>
    <w:rsid w:val="001609EC"/>
    <w:rsid w:val="00164987"/>
    <w:rsid w:val="00170B69"/>
    <w:rsid w:val="00170F34"/>
    <w:rsid w:val="00172C8F"/>
    <w:rsid w:val="001730A7"/>
    <w:rsid w:val="001758A5"/>
    <w:rsid w:val="0018066A"/>
    <w:rsid w:val="00183556"/>
    <w:rsid w:val="00184CDF"/>
    <w:rsid w:val="00187DDD"/>
    <w:rsid w:val="00190F3C"/>
    <w:rsid w:val="001915B6"/>
    <w:rsid w:val="0019272E"/>
    <w:rsid w:val="00192881"/>
    <w:rsid w:val="00194430"/>
    <w:rsid w:val="00194B32"/>
    <w:rsid w:val="001968CB"/>
    <w:rsid w:val="0019797C"/>
    <w:rsid w:val="00197BC8"/>
    <w:rsid w:val="001A3038"/>
    <w:rsid w:val="001A6AA8"/>
    <w:rsid w:val="001B3330"/>
    <w:rsid w:val="001B3F9B"/>
    <w:rsid w:val="001B6097"/>
    <w:rsid w:val="001B75B1"/>
    <w:rsid w:val="001C0263"/>
    <w:rsid w:val="001C04CC"/>
    <w:rsid w:val="001C2A8F"/>
    <w:rsid w:val="001C4B5B"/>
    <w:rsid w:val="001C5668"/>
    <w:rsid w:val="001C5DEC"/>
    <w:rsid w:val="001C6048"/>
    <w:rsid w:val="001D0316"/>
    <w:rsid w:val="001D0626"/>
    <w:rsid w:val="001D0D81"/>
    <w:rsid w:val="001D2A1C"/>
    <w:rsid w:val="001D4E5D"/>
    <w:rsid w:val="001D6CC0"/>
    <w:rsid w:val="001D71CD"/>
    <w:rsid w:val="001D7CE6"/>
    <w:rsid w:val="001E0F7C"/>
    <w:rsid w:val="001E15F7"/>
    <w:rsid w:val="001E3B0D"/>
    <w:rsid w:val="001E4CE6"/>
    <w:rsid w:val="001F0260"/>
    <w:rsid w:val="001F6B26"/>
    <w:rsid w:val="001F72C0"/>
    <w:rsid w:val="001F741D"/>
    <w:rsid w:val="00204064"/>
    <w:rsid w:val="00205115"/>
    <w:rsid w:val="00210670"/>
    <w:rsid w:val="002107FE"/>
    <w:rsid w:val="00210FAF"/>
    <w:rsid w:val="00211B58"/>
    <w:rsid w:val="002122DF"/>
    <w:rsid w:val="00212E4B"/>
    <w:rsid w:val="00216721"/>
    <w:rsid w:val="00220097"/>
    <w:rsid w:val="00220915"/>
    <w:rsid w:val="00222CAB"/>
    <w:rsid w:val="00222FF5"/>
    <w:rsid w:val="0022546F"/>
    <w:rsid w:val="0022608E"/>
    <w:rsid w:val="00226356"/>
    <w:rsid w:val="002278C5"/>
    <w:rsid w:val="002310E1"/>
    <w:rsid w:val="002355B2"/>
    <w:rsid w:val="002366EC"/>
    <w:rsid w:val="00236E09"/>
    <w:rsid w:val="0024214E"/>
    <w:rsid w:val="00244DF6"/>
    <w:rsid w:val="00246003"/>
    <w:rsid w:val="00247508"/>
    <w:rsid w:val="00250FF5"/>
    <w:rsid w:val="00251502"/>
    <w:rsid w:val="002517D6"/>
    <w:rsid w:val="0025377E"/>
    <w:rsid w:val="00254668"/>
    <w:rsid w:val="0025486F"/>
    <w:rsid w:val="00256A22"/>
    <w:rsid w:val="002577AE"/>
    <w:rsid w:val="002616D3"/>
    <w:rsid w:val="00263F1E"/>
    <w:rsid w:val="00264EE8"/>
    <w:rsid w:val="00272076"/>
    <w:rsid w:val="0027210B"/>
    <w:rsid w:val="00273C63"/>
    <w:rsid w:val="002745FB"/>
    <w:rsid w:val="00275527"/>
    <w:rsid w:val="00275F97"/>
    <w:rsid w:val="002765BF"/>
    <w:rsid w:val="0028035C"/>
    <w:rsid w:val="00280454"/>
    <w:rsid w:val="002825F3"/>
    <w:rsid w:val="00282734"/>
    <w:rsid w:val="00285073"/>
    <w:rsid w:val="00290420"/>
    <w:rsid w:val="002915B3"/>
    <w:rsid w:val="0029408A"/>
    <w:rsid w:val="002978B9"/>
    <w:rsid w:val="00297989"/>
    <w:rsid w:val="00297F6B"/>
    <w:rsid w:val="002A08C1"/>
    <w:rsid w:val="002A0C4F"/>
    <w:rsid w:val="002A4C4F"/>
    <w:rsid w:val="002A5741"/>
    <w:rsid w:val="002A699A"/>
    <w:rsid w:val="002A7312"/>
    <w:rsid w:val="002A7FDB"/>
    <w:rsid w:val="002B0B89"/>
    <w:rsid w:val="002B0DB9"/>
    <w:rsid w:val="002B4851"/>
    <w:rsid w:val="002B4B1A"/>
    <w:rsid w:val="002B6FD1"/>
    <w:rsid w:val="002B7A01"/>
    <w:rsid w:val="002B7DBC"/>
    <w:rsid w:val="002C0DAD"/>
    <w:rsid w:val="002C6DC6"/>
    <w:rsid w:val="002C6F73"/>
    <w:rsid w:val="002D126F"/>
    <w:rsid w:val="002D1742"/>
    <w:rsid w:val="002D4586"/>
    <w:rsid w:val="002D48C1"/>
    <w:rsid w:val="002D51FA"/>
    <w:rsid w:val="002D523B"/>
    <w:rsid w:val="002D60C6"/>
    <w:rsid w:val="002D6633"/>
    <w:rsid w:val="002D6F9E"/>
    <w:rsid w:val="002E015B"/>
    <w:rsid w:val="002E0C71"/>
    <w:rsid w:val="002E396D"/>
    <w:rsid w:val="002E4A7E"/>
    <w:rsid w:val="002E4F8E"/>
    <w:rsid w:val="002E77C2"/>
    <w:rsid w:val="002F000F"/>
    <w:rsid w:val="002F0DA8"/>
    <w:rsid w:val="002F1359"/>
    <w:rsid w:val="002F170F"/>
    <w:rsid w:val="002F47C2"/>
    <w:rsid w:val="002F6DDD"/>
    <w:rsid w:val="003003B8"/>
    <w:rsid w:val="00300AEA"/>
    <w:rsid w:val="00300D53"/>
    <w:rsid w:val="00305F7B"/>
    <w:rsid w:val="00310509"/>
    <w:rsid w:val="00310D14"/>
    <w:rsid w:val="00312830"/>
    <w:rsid w:val="00312A9C"/>
    <w:rsid w:val="00313CEA"/>
    <w:rsid w:val="00315E43"/>
    <w:rsid w:val="00316EA4"/>
    <w:rsid w:val="00317EAF"/>
    <w:rsid w:val="003203F2"/>
    <w:rsid w:val="00321DE8"/>
    <w:rsid w:val="00323E68"/>
    <w:rsid w:val="00323FEF"/>
    <w:rsid w:val="00324CD0"/>
    <w:rsid w:val="00325211"/>
    <w:rsid w:val="00325B74"/>
    <w:rsid w:val="00327772"/>
    <w:rsid w:val="003305B0"/>
    <w:rsid w:val="0033091A"/>
    <w:rsid w:val="00330E21"/>
    <w:rsid w:val="0033141E"/>
    <w:rsid w:val="00332927"/>
    <w:rsid w:val="00332CF7"/>
    <w:rsid w:val="00335342"/>
    <w:rsid w:val="003362BA"/>
    <w:rsid w:val="00337011"/>
    <w:rsid w:val="003413A3"/>
    <w:rsid w:val="00346015"/>
    <w:rsid w:val="0034634F"/>
    <w:rsid w:val="0034678F"/>
    <w:rsid w:val="003512A1"/>
    <w:rsid w:val="00352839"/>
    <w:rsid w:val="00354716"/>
    <w:rsid w:val="0035657A"/>
    <w:rsid w:val="00356B87"/>
    <w:rsid w:val="00356C92"/>
    <w:rsid w:val="00360D30"/>
    <w:rsid w:val="00360E4E"/>
    <w:rsid w:val="003652E7"/>
    <w:rsid w:val="00365CCC"/>
    <w:rsid w:val="00367A82"/>
    <w:rsid w:val="003719F8"/>
    <w:rsid w:val="00372A1D"/>
    <w:rsid w:val="003747D8"/>
    <w:rsid w:val="00374A46"/>
    <w:rsid w:val="003765D3"/>
    <w:rsid w:val="003769D6"/>
    <w:rsid w:val="003774D0"/>
    <w:rsid w:val="003813E8"/>
    <w:rsid w:val="00381440"/>
    <w:rsid w:val="00382E35"/>
    <w:rsid w:val="0038314E"/>
    <w:rsid w:val="003851DE"/>
    <w:rsid w:val="00385BFC"/>
    <w:rsid w:val="00386198"/>
    <w:rsid w:val="00386475"/>
    <w:rsid w:val="003874B1"/>
    <w:rsid w:val="0038756A"/>
    <w:rsid w:val="0039134F"/>
    <w:rsid w:val="003923C1"/>
    <w:rsid w:val="00392837"/>
    <w:rsid w:val="00394025"/>
    <w:rsid w:val="0039500E"/>
    <w:rsid w:val="0039506B"/>
    <w:rsid w:val="00396B37"/>
    <w:rsid w:val="003A0D10"/>
    <w:rsid w:val="003A2A45"/>
    <w:rsid w:val="003A4284"/>
    <w:rsid w:val="003A4482"/>
    <w:rsid w:val="003A47EC"/>
    <w:rsid w:val="003A51A4"/>
    <w:rsid w:val="003A5609"/>
    <w:rsid w:val="003A580D"/>
    <w:rsid w:val="003A5B4A"/>
    <w:rsid w:val="003A5E1E"/>
    <w:rsid w:val="003B0B00"/>
    <w:rsid w:val="003B0CF6"/>
    <w:rsid w:val="003B0E48"/>
    <w:rsid w:val="003B175A"/>
    <w:rsid w:val="003B1DFE"/>
    <w:rsid w:val="003B4322"/>
    <w:rsid w:val="003B72E1"/>
    <w:rsid w:val="003C0CE1"/>
    <w:rsid w:val="003C1BE0"/>
    <w:rsid w:val="003C1CD1"/>
    <w:rsid w:val="003C250F"/>
    <w:rsid w:val="003C25B6"/>
    <w:rsid w:val="003C3633"/>
    <w:rsid w:val="003C5715"/>
    <w:rsid w:val="003C59A4"/>
    <w:rsid w:val="003C7D83"/>
    <w:rsid w:val="003D1F91"/>
    <w:rsid w:val="003D2509"/>
    <w:rsid w:val="003D30EC"/>
    <w:rsid w:val="003D5040"/>
    <w:rsid w:val="003D6DA4"/>
    <w:rsid w:val="003D7E40"/>
    <w:rsid w:val="003E207A"/>
    <w:rsid w:val="003E5BA3"/>
    <w:rsid w:val="003F08E4"/>
    <w:rsid w:val="003F34DB"/>
    <w:rsid w:val="003F35EB"/>
    <w:rsid w:val="003F54BE"/>
    <w:rsid w:val="003F74AD"/>
    <w:rsid w:val="004005F7"/>
    <w:rsid w:val="004018BC"/>
    <w:rsid w:val="00403DD4"/>
    <w:rsid w:val="0040490A"/>
    <w:rsid w:val="00404AB9"/>
    <w:rsid w:val="0040610A"/>
    <w:rsid w:val="00406905"/>
    <w:rsid w:val="00406DF8"/>
    <w:rsid w:val="00412757"/>
    <w:rsid w:val="004138AC"/>
    <w:rsid w:val="00414A45"/>
    <w:rsid w:val="004162B6"/>
    <w:rsid w:val="00416C53"/>
    <w:rsid w:val="004175A6"/>
    <w:rsid w:val="00420284"/>
    <w:rsid w:val="00420D03"/>
    <w:rsid w:val="00421F45"/>
    <w:rsid w:val="00423990"/>
    <w:rsid w:val="00424072"/>
    <w:rsid w:val="004258A5"/>
    <w:rsid w:val="00430289"/>
    <w:rsid w:val="004332E3"/>
    <w:rsid w:val="004335FB"/>
    <w:rsid w:val="00434EB1"/>
    <w:rsid w:val="00436FE6"/>
    <w:rsid w:val="00441C16"/>
    <w:rsid w:val="00441D8B"/>
    <w:rsid w:val="0044404C"/>
    <w:rsid w:val="00445238"/>
    <w:rsid w:val="0044574F"/>
    <w:rsid w:val="00445D2E"/>
    <w:rsid w:val="00450D24"/>
    <w:rsid w:val="00450E07"/>
    <w:rsid w:val="0045121A"/>
    <w:rsid w:val="00451E51"/>
    <w:rsid w:val="00451F02"/>
    <w:rsid w:val="00452DD3"/>
    <w:rsid w:val="00453759"/>
    <w:rsid w:val="00461F67"/>
    <w:rsid w:val="004631ED"/>
    <w:rsid w:val="00463DCF"/>
    <w:rsid w:val="00464350"/>
    <w:rsid w:val="00465B8C"/>
    <w:rsid w:val="004676CB"/>
    <w:rsid w:val="004720A3"/>
    <w:rsid w:val="004748C0"/>
    <w:rsid w:val="004819A4"/>
    <w:rsid w:val="00482568"/>
    <w:rsid w:val="00484771"/>
    <w:rsid w:val="00484925"/>
    <w:rsid w:val="0048506E"/>
    <w:rsid w:val="00485C5B"/>
    <w:rsid w:val="00485E07"/>
    <w:rsid w:val="0048612D"/>
    <w:rsid w:val="004861DB"/>
    <w:rsid w:val="00486B3E"/>
    <w:rsid w:val="004919B0"/>
    <w:rsid w:val="004926D7"/>
    <w:rsid w:val="004941DB"/>
    <w:rsid w:val="00496B57"/>
    <w:rsid w:val="00496EDA"/>
    <w:rsid w:val="00496F0B"/>
    <w:rsid w:val="004A3BFE"/>
    <w:rsid w:val="004A4FA6"/>
    <w:rsid w:val="004A6705"/>
    <w:rsid w:val="004B0493"/>
    <w:rsid w:val="004B119F"/>
    <w:rsid w:val="004B12A5"/>
    <w:rsid w:val="004B17BC"/>
    <w:rsid w:val="004B2F8F"/>
    <w:rsid w:val="004B3098"/>
    <w:rsid w:val="004B5679"/>
    <w:rsid w:val="004B5C97"/>
    <w:rsid w:val="004B6411"/>
    <w:rsid w:val="004B688D"/>
    <w:rsid w:val="004C2132"/>
    <w:rsid w:val="004C339B"/>
    <w:rsid w:val="004C33AE"/>
    <w:rsid w:val="004C4C09"/>
    <w:rsid w:val="004C4E0D"/>
    <w:rsid w:val="004C7068"/>
    <w:rsid w:val="004C76EC"/>
    <w:rsid w:val="004D545A"/>
    <w:rsid w:val="004E13A3"/>
    <w:rsid w:val="004E19E2"/>
    <w:rsid w:val="004E1E80"/>
    <w:rsid w:val="004E409D"/>
    <w:rsid w:val="004E7C65"/>
    <w:rsid w:val="004F17A6"/>
    <w:rsid w:val="004F1BE2"/>
    <w:rsid w:val="004F1CE1"/>
    <w:rsid w:val="004F1CFE"/>
    <w:rsid w:val="004F242F"/>
    <w:rsid w:val="004F6201"/>
    <w:rsid w:val="004F6FAC"/>
    <w:rsid w:val="004F7203"/>
    <w:rsid w:val="00500488"/>
    <w:rsid w:val="00500767"/>
    <w:rsid w:val="00500857"/>
    <w:rsid w:val="00500DA8"/>
    <w:rsid w:val="00501EF8"/>
    <w:rsid w:val="005020F9"/>
    <w:rsid w:val="005023C0"/>
    <w:rsid w:val="00502BAC"/>
    <w:rsid w:val="0050477C"/>
    <w:rsid w:val="00504B36"/>
    <w:rsid w:val="005057E7"/>
    <w:rsid w:val="00506544"/>
    <w:rsid w:val="0050753E"/>
    <w:rsid w:val="0050760D"/>
    <w:rsid w:val="0050787E"/>
    <w:rsid w:val="00510867"/>
    <w:rsid w:val="0051105F"/>
    <w:rsid w:val="00511732"/>
    <w:rsid w:val="00511A17"/>
    <w:rsid w:val="00511C2E"/>
    <w:rsid w:val="00511D66"/>
    <w:rsid w:val="00512793"/>
    <w:rsid w:val="00512F4F"/>
    <w:rsid w:val="0051393B"/>
    <w:rsid w:val="00513AA3"/>
    <w:rsid w:val="00514CB0"/>
    <w:rsid w:val="00514F40"/>
    <w:rsid w:val="00515060"/>
    <w:rsid w:val="005227BE"/>
    <w:rsid w:val="00522E71"/>
    <w:rsid w:val="005279BD"/>
    <w:rsid w:val="0053130E"/>
    <w:rsid w:val="00532FAA"/>
    <w:rsid w:val="00534077"/>
    <w:rsid w:val="00536AED"/>
    <w:rsid w:val="00536EA2"/>
    <w:rsid w:val="005377E1"/>
    <w:rsid w:val="005408A2"/>
    <w:rsid w:val="00540996"/>
    <w:rsid w:val="0054123C"/>
    <w:rsid w:val="00541695"/>
    <w:rsid w:val="00542A91"/>
    <w:rsid w:val="00543FA7"/>
    <w:rsid w:val="005478A1"/>
    <w:rsid w:val="00550F5E"/>
    <w:rsid w:val="005520C7"/>
    <w:rsid w:val="00552778"/>
    <w:rsid w:val="00552ED1"/>
    <w:rsid w:val="0055507F"/>
    <w:rsid w:val="00557F35"/>
    <w:rsid w:val="00561ACB"/>
    <w:rsid w:val="00562E9D"/>
    <w:rsid w:val="00562F9B"/>
    <w:rsid w:val="005649D7"/>
    <w:rsid w:val="0056552C"/>
    <w:rsid w:val="005655BF"/>
    <w:rsid w:val="00566498"/>
    <w:rsid w:val="00567575"/>
    <w:rsid w:val="00567990"/>
    <w:rsid w:val="00571FF5"/>
    <w:rsid w:val="00573175"/>
    <w:rsid w:val="00573518"/>
    <w:rsid w:val="0057410B"/>
    <w:rsid w:val="00576EFD"/>
    <w:rsid w:val="0058121E"/>
    <w:rsid w:val="00582041"/>
    <w:rsid w:val="00582618"/>
    <w:rsid w:val="0058355C"/>
    <w:rsid w:val="00583D80"/>
    <w:rsid w:val="005840F8"/>
    <w:rsid w:val="00584168"/>
    <w:rsid w:val="0058573F"/>
    <w:rsid w:val="00587E8B"/>
    <w:rsid w:val="00590557"/>
    <w:rsid w:val="005943C7"/>
    <w:rsid w:val="00595A8D"/>
    <w:rsid w:val="0059699F"/>
    <w:rsid w:val="005A0791"/>
    <w:rsid w:val="005A0BDF"/>
    <w:rsid w:val="005A1AF5"/>
    <w:rsid w:val="005B1568"/>
    <w:rsid w:val="005B2670"/>
    <w:rsid w:val="005B4E57"/>
    <w:rsid w:val="005B5092"/>
    <w:rsid w:val="005B55DC"/>
    <w:rsid w:val="005B5737"/>
    <w:rsid w:val="005B57BC"/>
    <w:rsid w:val="005B65B2"/>
    <w:rsid w:val="005C12D1"/>
    <w:rsid w:val="005C2C99"/>
    <w:rsid w:val="005C2DE2"/>
    <w:rsid w:val="005C39CB"/>
    <w:rsid w:val="005D0C60"/>
    <w:rsid w:val="005D2B72"/>
    <w:rsid w:val="005D367E"/>
    <w:rsid w:val="005D6CD7"/>
    <w:rsid w:val="005D758C"/>
    <w:rsid w:val="005E18B0"/>
    <w:rsid w:val="005E1AA8"/>
    <w:rsid w:val="005E229D"/>
    <w:rsid w:val="005E26E2"/>
    <w:rsid w:val="005E28DD"/>
    <w:rsid w:val="005E2D62"/>
    <w:rsid w:val="005E46FD"/>
    <w:rsid w:val="005E4D31"/>
    <w:rsid w:val="005F0895"/>
    <w:rsid w:val="005F1083"/>
    <w:rsid w:val="005F129C"/>
    <w:rsid w:val="005F213F"/>
    <w:rsid w:val="005F2C6E"/>
    <w:rsid w:val="005F35ED"/>
    <w:rsid w:val="005F3EB2"/>
    <w:rsid w:val="005F5168"/>
    <w:rsid w:val="005F54C0"/>
    <w:rsid w:val="005F619C"/>
    <w:rsid w:val="005F63F6"/>
    <w:rsid w:val="006006A0"/>
    <w:rsid w:val="00602BEF"/>
    <w:rsid w:val="00603447"/>
    <w:rsid w:val="00605EAD"/>
    <w:rsid w:val="006110F5"/>
    <w:rsid w:val="00611E0E"/>
    <w:rsid w:val="0061334A"/>
    <w:rsid w:val="006139D7"/>
    <w:rsid w:val="0061652E"/>
    <w:rsid w:val="00620E07"/>
    <w:rsid w:val="006221FA"/>
    <w:rsid w:val="00624197"/>
    <w:rsid w:val="006319F1"/>
    <w:rsid w:val="00634AC6"/>
    <w:rsid w:val="00634F71"/>
    <w:rsid w:val="00635626"/>
    <w:rsid w:val="00635C25"/>
    <w:rsid w:val="006367C3"/>
    <w:rsid w:val="00637EA5"/>
    <w:rsid w:val="00640950"/>
    <w:rsid w:val="006422EF"/>
    <w:rsid w:val="00642A58"/>
    <w:rsid w:val="00643965"/>
    <w:rsid w:val="0064416E"/>
    <w:rsid w:val="00646A1A"/>
    <w:rsid w:val="00647D65"/>
    <w:rsid w:val="0065045E"/>
    <w:rsid w:val="00651345"/>
    <w:rsid w:val="006516B0"/>
    <w:rsid w:val="00654155"/>
    <w:rsid w:val="00661CA5"/>
    <w:rsid w:val="006637B5"/>
    <w:rsid w:val="00663C67"/>
    <w:rsid w:val="00665482"/>
    <w:rsid w:val="00671E64"/>
    <w:rsid w:val="00672B08"/>
    <w:rsid w:val="00673ABB"/>
    <w:rsid w:val="006772A6"/>
    <w:rsid w:val="00677976"/>
    <w:rsid w:val="00680EA9"/>
    <w:rsid w:val="0068167E"/>
    <w:rsid w:val="00682474"/>
    <w:rsid w:val="00682E3E"/>
    <w:rsid w:val="00683C30"/>
    <w:rsid w:val="00686B72"/>
    <w:rsid w:val="006873A3"/>
    <w:rsid w:val="00687C4E"/>
    <w:rsid w:val="00691B4A"/>
    <w:rsid w:val="00692255"/>
    <w:rsid w:val="00694C21"/>
    <w:rsid w:val="006950CA"/>
    <w:rsid w:val="00695428"/>
    <w:rsid w:val="00695A2D"/>
    <w:rsid w:val="00696707"/>
    <w:rsid w:val="00696D4D"/>
    <w:rsid w:val="006978B7"/>
    <w:rsid w:val="006A1F61"/>
    <w:rsid w:val="006A282A"/>
    <w:rsid w:val="006A2BCC"/>
    <w:rsid w:val="006A571F"/>
    <w:rsid w:val="006A5C5E"/>
    <w:rsid w:val="006B063A"/>
    <w:rsid w:val="006B0968"/>
    <w:rsid w:val="006B20D4"/>
    <w:rsid w:val="006B2228"/>
    <w:rsid w:val="006B412D"/>
    <w:rsid w:val="006B4158"/>
    <w:rsid w:val="006B581A"/>
    <w:rsid w:val="006B6D0F"/>
    <w:rsid w:val="006C0D1B"/>
    <w:rsid w:val="006C296F"/>
    <w:rsid w:val="006C3CC3"/>
    <w:rsid w:val="006C4DE6"/>
    <w:rsid w:val="006C5354"/>
    <w:rsid w:val="006D12FB"/>
    <w:rsid w:val="006D31DB"/>
    <w:rsid w:val="006D3C6A"/>
    <w:rsid w:val="006D4210"/>
    <w:rsid w:val="006D7B98"/>
    <w:rsid w:val="006E0955"/>
    <w:rsid w:val="006E2178"/>
    <w:rsid w:val="006E5C63"/>
    <w:rsid w:val="006E7573"/>
    <w:rsid w:val="006E777A"/>
    <w:rsid w:val="006F4B74"/>
    <w:rsid w:val="006F627F"/>
    <w:rsid w:val="00701347"/>
    <w:rsid w:val="00704D3A"/>
    <w:rsid w:val="00705968"/>
    <w:rsid w:val="00710B4E"/>
    <w:rsid w:val="00711C9B"/>
    <w:rsid w:val="00712381"/>
    <w:rsid w:val="00712621"/>
    <w:rsid w:val="007141A4"/>
    <w:rsid w:val="00714684"/>
    <w:rsid w:val="00716E64"/>
    <w:rsid w:val="00717CC1"/>
    <w:rsid w:val="00724BC9"/>
    <w:rsid w:val="00724DEC"/>
    <w:rsid w:val="00725A84"/>
    <w:rsid w:val="00725F91"/>
    <w:rsid w:val="00726E2C"/>
    <w:rsid w:val="00730028"/>
    <w:rsid w:val="00730131"/>
    <w:rsid w:val="00730733"/>
    <w:rsid w:val="00730CDD"/>
    <w:rsid w:val="00734802"/>
    <w:rsid w:val="007351AB"/>
    <w:rsid w:val="00737B7E"/>
    <w:rsid w:val="00740908"/>
    <w:rsid w:val="007437C2"/>
    <w:rsid w:val="00745007"/>
    <w:rsid w:val="00745E7F"/>
    <w:rsid w:val="00745F9B"/>
    <w:rsid w:val="00746CD4"/>
    <w:rsid w:val="007518AE"/>
    <w:rsid w:val="00751B60"/>
    <w:rsid w:val="00752376"/>
    <w:rsid w:val="0075279D"/>
    <w:rsid w:val="00752A28"/>
    <w:rsid w:val="007557FE"/>
    <w:rsid w:val="00755E38"/>
    <w:rsid w:val="00760A43"/>
    <w:rsid w:val="00760B59"/>
    <w:rsid w:val="00762985"/>
    <w:rsid w:val="007629D2"/>
    <w:rsid w:val="00762ECB"/>
    <w:rsid w:val="00766D8D"/>
    <w:rsid w:val="007724AC"/>
    <w:rsid w:val="007756CC"/>
    <w:rsid w:val="0077666F"/>
    <w:rsid w:val="007848D8"/>
    <w:rsid w:val="00786470"/>
    <w:rsid w:val="00786FF1"/>
    <w:rsid w:val="00791C73"/>
    <w:rsid w:val="00792D4A"/>
    <w:rsid w:val="0079315F"/>
    <w:rsid w:val="00795E6D"/>
    <w:rsid w:val="00796375"/>
    <w:rsid w:val="00797954"/>
    <w:rsid w:val="007A05C4"/>
    <w:rsid w:val="007A0C81"/>
    <w:rsid w:val="007A2A71"/>
    <w:rsid w:val="007A3234"/>
    <w:rsid w:val="007A746C"/>
    <w:rsid w:val="007B1848"/>
    <w:rsid w:val="007B450D"/>
    <w:rsid w:val="007B538E"/>
    <w:rsid w:val="007B647C"/>
    <w:rsid w:val="007B7F76"/>
    <w:rsid w:val="007C0FB6"/>
    <w:rsid w:val="007C2673"/>
    <w:rsid w:val="007C2737"/>
    <w:rsid w:val="007C5F4A"/>
    <w:rsid w:val="007C657B"/>
    <w:rsid w:val="007C684D"/>
    <w:rsid w:val="007D00AB"/>
    <w:rsid w:val="007D08FD"/>
    <w:rsid w:val="007D0CAB"/>
    <w:rsid w:val="007D184F"/>
    <w:rsid w:val="007D1B6A"/>
    <w:rsid w:val="007D3DE8"/>
    <w:rsid w:val="007D4946"/>
    <w:rsid w:val="007D54B7"/>
    <w:rsid w:val="007D5FEC"/>
    <w:rsid w:val="007D6976"/>
    <w:rsid w:val="007D6ACA"/>
    <w:rsid w:val="007E20FD"/>
    <w:rsid w:val="007E3E45"/>
    <w:rsid w:val="007E46DB"/>
    <w:rsid w:val="007E50DF"/>
    <w:rsid w:val="007E511F"/>
    <w:rsid w:val="007E671E"/>
    <w:rsid w:val="007E76E1"/>
    <w:rsid w:val="007F0E15"/>
    <w:rsid w:val="007F518E"/>
    <w:rsid w:val="007F529A"/>
    <w:rsid w:val="007F6C39"/>
    <w:rsid w:val="007F6EF2"/>
    <w:rsid w:val="007F749A"/>
    <w:rsid w:val="00801256"/>
    <w:rsid w:val="008033CF"/>
    <w:rsid w:val="00803542"/>
    <w:rsid w:val="0080362E"/>
    <w:rsid w:val="00803CB0"/>
    <w:rsid w:val="00805205"/>
    <w:rsid w:val="0080537F"/>
    <w:rsid w:val="008078F6"/>
    <w:rsid w:val="008100DA"/>
    <w:rsid w:val="008119F2"/>
    <w:rsid w:val="00815658"/>
    <w:rsid w:val="00817B5A"/>
    <w:rsid w:val="00820AB6"/>
    <w:rsid w:val="00820E25"/>
    <w:rsid w:val="00821576"/>
    <w:rsid w:val="008226CD"/>
    <w:rsid w:val="00823A57"/>
    <w:rsid w:val="00823D15"/>
    <w:rsid w:val="00824D38"/>
    <w:rsid w:val="008303E8"/>
    <w:rsid w:val="00830DFB"/>
    <w:rsid w:val="00830E04"/>
    <w:rsid w:val="00832852"/>
    <w:rsid w:val="0083290C"/>
    <w:rsid w:val="00835DEB"/>
    <w:rsid w:val="0084013E"/>
    <w:rsid w:val="00842FBF"/>
    <w:rsid w:val="008435B8"/>
    <w:rsid w:val="00844D80"/>
    <w:rsid w:val="0084591F"/>
    <w:rsid w:val="00845FC8"/>
    <w:rsid w:val="00850C90"/>
    <w:rsid w:val="00852DB3"/>
    <w:rsid w:val="008559C5"/>
    <w:rsid w:val="0086009B"/>
    <w:rsid w:val="0086009F"/>
    <w:rsid w:val="00862C76"/>
    <w:rsid w:val="00863B9A"/>
    <w:rsid w:val="00864653"/>
    <w:rsid w:val="00864C32"/>
    <w:rsid w:val="008664E2"/>
    <w:rsid w:val="00871F69"/>
    <w:rsid w:val="008738F6"/>
    <w:rsid w:val="0087464F"/>
    <w:rsid w:val="008755C0"/>
    <w:rsid w:val="008758A0"/>
    <w:rsid w:val="00882CF2"/>
    <w:rsid w:val="00882E40"/>
    <w:rsid w:val="00885522"/>
    <w:rsid w:val="00891B5F"/>
    <w:rsid w:val="008924EE"/>
    <w:rsid w:val="00892EE2"/>
    <w:rsid w:val="00895E7D"/>
    <w:rsid w:val="008A0189"/>
    <w:rsid w:val="008A1984"/>
    <w:rsid w:val="008A4D40"/>
    <w:rsid w:val="008A6661"/>
    <w:rsid w:val="008B3FAF"/>
    <w:rsid w:val="008B5076"/>
    <w:rsid w:val="008B6CA4"/>
    <w:rsid w:val="008B79E0"/>
    <w:rsid w:val="008C18EE"/>
    <w:rsid w:val="008C41E5"/>
    <w:rsid w:val="008C50DE"/>
    <w:rsid w:val="008C79E4"/>
    <w:rsid w:val="008D0EAE"/>
    <w:rsid w:val="008D1A9D"/>
    <w:rsid w:val="008D26BD"/>
    <w:rsid w:val="008D2B08"/>
    <w:rsid w:val="008D2EE6"/>
    <w:rsid w:val="008D338B"/>
    <w:rsid w:val="008D4BBB"/>
    <w:rsid w:val="008E0624"/>
    <w:rsid w:val="008E43A3"/>
    <w:rsid w:val="008E51A4"/>
    <w:rsid w:val="008E5800"/>
    <w:rsid w:val="008E5902"/>
    <w:rsid w:val="008E7AD5"/>
    <w:rsid w:val="008E7DCF"/>
    <w:rsid w:val="008F4088"/>
    <w:rsid w:val="008F66BA"/>
    <w:rsid w:val="00900445"/>
    <w:rsid w:val="00900447"/>
    <w:rsid w:val="00902BB3"/>
    <w:rsid w:val="0090329B"/>
    <w:rsid w:val="009059A7"/>
    <w:rsid w:val="00914645"/>
    <w:rsid w:val="00914BC8"/>
    <w:rsid w:val="00915056"/>
    <w:rsid w:val="00916B4E"/>
    <w:rsid w:val="00921E26"/>
    <w:rsid w:val="00922560"/>
    <w:rsid w:val="0092379A"/>
    <w:rsid w:val="00925067"/>
    <w:rsid w:val="009251D1"/>
    <w:rsid w:val="0092521B"/>
    <w:rsid w:val="00927FCF"/>
    <w:rsid w:val="0093094C"/>
    <w:rsid w:val="00931DF2"/>
    <w:rsid w:val="00934B4C"/>
    <w:rsid w:val="009351BF"/>
    <w:rsid w:val="009370AF"/>
    <w:rsid w:val="00940909"/>
    <w:rsid w:val="0094187D"/>
    <w:rsid w:val="00945A55"/>
    <w:rsid w:val="00945B8A"/>
    <w:rsid w:val="0094752A"/>
    <w:rsid w:val="0095044D"/>
    <w:rsid w:val="0095161B"/>
    <w:rsid w:val="00951E0C"/>
    <w:rsid w:val="0095350B"/>
    <w:rsid w:val="00954303"/>
    <w:rsid w:val="00957F49"/>
    <w:rsid w:val="00961298"/>
    <w:rsid w:val="0096190C"/>
    <w:rsid w:val="00963799"/>
    <w:rsid w:val="00964105"/>
    <w:rsid w:val="00964C12"/>
    <w:rsid w:val="00965245"/>
    <w:rsid w:val="009661F9"/>
    <w:rsid w:val="009710FA"/>
    <w:rsid w:val="009714EA"/>
    <w:rsid w:val="009727A5"/>
    <w:rsid w:val="00973586"/>
    <w:rsid w:val="0097359B"/>
    <w:rsid w:val="009744E4"/>
    <w:rsid w:val="00977899"/>
    <w:rsid w:val="00983329"/>
    <w:rsid w:val="00984BCF"/>
    <w:rsid w:val="009906D7"/>
    <w:rsid w:val="0099181A"/>
    <w:rsid w:val="00992F7A"/>
    <w:rsid w:val="00994134"/>
    <w:rsid w:val="00997359"/>
    <w:rsid w:val="009979E8"/>
    <w:rsid w:val="009A0B25"/>
    <w:rsid w:val="009A1B94"/>
    <w:rsid w:val="009A2A80"/>
    <w:rsid w:val="009A522E"/>
    <w:rsid w:val="009A5BD4"/>
    <w:rsid w:val="009A742E"/>
    <w:rsid w:val="009A7F9A"/>
    <w:rsid w:val="009B1817"/>
    <w:rsid w:val="009B1FA1"/>
    <w:rsid w:val="009B3306"/>
    <w:rsid w:val="009B5E7F"/>
    <w:rsid w:val="009B62A7"/>
    <w:rsid w:val="009B68F6"/>
    <w:rsid w:val="009B6921"/>
    <w:rsid w:val="009B7671"/>
    <w:rsid w:val="009C1A7B"/>
    <w:rsid w:val="009C22E5"/>
    <w:rsid w:val="009C2475"/>
    <w:rsid w:val="009C3B7D"/>
    <w:rsid w:val="009C54B6"/>
    <w:rsid w:val="009C6BB6"/>
    <w:rsid w:val="009C7B5C"/>
    <w:rsid w:val="009D0880"/>
    <w:rsid w:val="009D0949"/>
    <w:rsid w:val="009D0F72"/>
    <w:rsid w:val="009D45E2"/>
    <w:rsid w:val="009D4C37"/>
    <w:rsid w:val="009D52FF"/>
    <w:rsid w:val="009D76C8"/>
    <w:rsid w:val="009D7BDD"/>
    <w:rsid w:val="009E0215"/>
    <w:rsid w:val="009E16E5"/>
    <w:rsid w:val="009E2C37"/>
    <w:rsid w:val="009E4DE2"/>
    <w:rsid w:val="009E5EA5"/>
    <w:rsid w:val="009E63DE"/>
    <w:rsid w:val="009E781E"/>
    <w:rsid w:val="009F46FF"/>
    <w:rsid w:val="009F5015"/>
    <w:rsid w:val="009F53B9"/>
    <w:rsid w:val="009F7583"/>
    <w:rsid w:val="009F7A1D"/>
    <w:rsid w:val="00A00894"/>
    <w:rsid w:val="00A03A55"/>
    <w:rsid w:val="00A04AF6"/>
    <w:rsid w:val="00A06E10"/>
    <w:rsid w:val="00A10769"/>
    <w:rsid w:val="00A11ED3"/>
    <w:rsid w:val="00A12B93"/>
    <w:rsid w:val="00A136E4"/>
    <w:rsid w:val="00A17687"/>
    <w:rsid w:val="00A22F43"/>
    <w:rsid w:val="00A239FE"/>
    <w:rsid w:val="00A24C21"/>
    <w:rsid w:val="00A272AB"/>
    <w:rsid w:val="00A27B55"/>
    <w:rsid w:val="00A302B6"/>
    <w:rsid w:val="00A308A0"/>
    <w:rsid w:val="00A33020"/>
    <w:rsid w:val="00A33EB3"/>
    <w:rsid w:val="00A354C1"/>
    <w:rsid w:val="00A400E0"/>
    <w:rsid w:val="00A4069C"/>
    <w:rsid w:val="00A41D47"/>
    <w:rsid w:val="00A43F13"/>
    <w:rsid w:val="00A43F7B"/>
    <w:rsid w:val="00A44DC6"/>
    <w:rsid w:val="00A45A22"/>
    <w:rsid w:val="00A46ABA"/>
    <w:rsid w:val="00A601F4"/>
    <w:rsid w:val="00A607AE"/>
    <w:rsid w:val="00A634FB"/>
    <w:rsid w:val="00A6497A"/>
    <w:rsid w:val="00A64AD9"/>
    <w:rsid w:val="00A65453"/>
    <w:rsid w:val="00A661E6"/>
    <w:rsid w:val="00A67906"/>
    <w:rsid w:val="00A70070"/>
    <w:rsid w:val="00A7155C"/>
    <w:rsid w:val="00A71FF2"/>
    <w:rsid w:val="00A75D34"/>
    <w:rsid w:val="00A80D65"/>
    <w:rsid w:val="00A83277"/>
    <w:rsid w:val="00A8340A"/>
    <w:rsid w:val="00A83D93"/>
    <w:rsid w:val="00A86140"/>
    <w:rsid w:val="00A8656D"/>
    <w:rsid w:val="00A86F84"/>
    <w:rsid w:val="00A90721"/>
    <w:rsid w:val="00A92903"/>
    <w:rsid w:val="00A92FE3"/>
    <w:rsid w:val="00A94725"/>
    <w:rsid w:val="00A94CE8"/>
    <w:rsid w:val="00A97067"/>
    <w:rsid w:val="00A97917"/>
    <w:rsid w:val="00AA08A4"/>
    <w:rsid w:val="00AA2B06"/>
    <w:rsid w:val="00AA38D0"/>
    <w:rsid w:val="00AA425B"/>
    <w:rsid w:val="00AA5278"/>
    <w:rsid w:val="00AA52DB"/>
    <w:rsid w:val="00AA56BA"/>
    <w:rsid w:val="00AA5EDD"/>
    <w:rsid w:val="00AA61C0"/>
    <w:rsid w:val="00AA785B"/>
    <w:rsid w:val="00AB2142"/>
    <w:rsid w:val="00AB229C"/>
    <w:rsid w:val="00AB270D"/>
    <w:rsid w:val="00AB33C9"/>
    <w:rsid w:val="00AB33E0"/>
    <w:rsid w:val="00AB4A95"/>
    <w:rsid w:val="00AB4CB9"/>
    <w:rsid w:val="00AB6627"/>
    <w:rsid w:val="00AB7D05"/>
    <w:rsid w:val="00AC0824"/>
    <w:rsid w:val="00AC0CE7"/>
    <w:rsid w:val="00AC1001"/>
    <w:rsid w:val="00AC3107"/>
    <w:rsid w:val="00AC43DC"/>
    <w:rsid w:val="00AC46E1"/>
    <w:rsid w:val="00AC5A56"/>
    <w:rsid w:val="00AC6E34"/>
    <w:rsid w:val="00AC7B90"/>
    <w:rsid w:val="00AD1682"/>
    <w:rsid w:val="00AD2E9D"/>
    <w:rsid w:val="00AD43CB"/>
    <w:rsid w:val="00AD49ED"/>
    <w:rsid w:val="00AD5D29"/>
    <w:rsid w:val="00AE1EBF"/>
    <w:rsid w:val="00AE290F"/>
    <w:rsid w:val="00AE321F"/>
    <w:rsid w:val="00AE493C"/>
    <w:rsid w:val="00AE5821"/>
    <w:rsid w:val="00AE5F5C"/>
    <w:rsid w:val="00AF0B75"/>
    <w:rsid w:val="00AF18E7"/>
    <w:rsid w:val="00AF2286"/>
    <w:rsid w:val="00AF2626"/>
    <w:rsid w:val="00AF2E27"/>
    <w:rsid w:val="00AF3238"/>
    <w:rsid w:val="00AF36C3"/>
    <w:rsid w:val="00AF4336"/>
    <w:rsid w:val="00AF46A5"/>
    <w:rsid w:val="00AF720B"/>
    <w:rsid w:val="00B00DEC"/>
    <w:rsid w:val="00B013DB"/>
    <w:rsid w:val="00B0272E"/>
    <w:rsid w:val="00B02745"/>
    <w:rsid w:val="00B033C4"/>
    <w:rsid w:val="00B04F36"/>
    <w:rsid w:val="00B13200"/>
    <w:rsid w:val="00B146BA"/>
    <w:rsid w:val="00B14CA3"/>
    <w:rsid w:val="00B1638B"/>
    <w:rsid w:val="00B17C26"/>
    <w:rsid w:val="00B20B99"/>
    <w:rsid w:val="00B21D52"/>
    <w:rsid w:val="00B259A0"/>
    <w:rsid w:val="00B26805"/>
    <w:rsid w:val="00B27DBA"/>
    <w:rsid w:val="00B3039E"/>
    <w:rsid w:val="00B30EF3"/>
    <w:rsid w:val="00B32622"/>
    <w:rsid w:val="00B3315A"/>
    <w:rsid w:val="00B343FD"/>
    <w:rsid w:val="00B3517F"/>
    <w:rsid w:val="00B359D2"/>
    <w:rsid w:val="00B362C9"/>
    <w:rsid w:val="00B36AA2"/>
    <w:rsid w:val="00B36F91"/>
    <w:rsid w:val="00B36FA7"/>
    <w:rsid w:val="00B425F5"/>
    <w:rsid w:val="00B4799E"/>
    <w:rsid w:val="00B5248D"/>
    <w:rsid w:val="00B539FA"/>
    <w:rsid w:val="00B54E81"/>
    <w:rsid w:val="00B55C9B"/>
    <w:rsid w:val="00B61B93"/>
    <w:rsid w:val="00B622A1"/>
    <w:rsid w:val="00B63C46"/>
    <w:rsid w:val="00B644FC"/>
    <w:rsid w:val="00B708C4"/>
    <w:rsid w:val="00B70ED9"/>
    <w:rsid w:val="00B718A3"/>
    <w:rsid w:val="00B71A71"/>
    <w:rsid w:val="00B71CD3"/>
    <w:rsid w:val="00B74416"/>
    <w:rsid w:val="00B7695A"/>
    <w:rsid w:val="00B82820"/>
    <w:rsid w:val="00B846E7"/>
    <w:rsid w:val="00B8609A"/>
    <w:rsid w:val="00B86119"/>
    <w:rsid w:val="00B872EA"/>
    <w:rsid w:val="00B9022B"/>
    <w:rsid w:val="00B9045B"/>
    <w:rsid w:val="00B932DB"/>
    <w:rsid w:val="00B93B1F"/>
    <w:rsid w:val="00B95300"/>
    <w:rsid w:val="00B97A08"/>
    <w:rsid w:val="00B97ED5"/>
    <w:rsid w:val="00BA0163"/>
    <w:rsid w:val="00BA06A3"/>
    <w:rsid w:val="00BA20AF"/>
    <w:rsid w:val="00BA3C99"/>
    <w:rsid w:val="00BA420C"/>
    <w:rsid w:val="00BA4EF3"/>
    <w:rsid w:val="00BA586F"/>
    <w:rsid w:val="00BA6AF2"/>
    <w:rsid w:val="00BA7A45"/>
    <w:rsid w:val="00BB18AA"/>
    <w:rsid w:val="00BB4CA4"/>
    <w:rsid w:val="00BB55CF"/>
    <w:rsid w:val="00BB6059"/>
    <w:rsid w:val="00BB74F8"/>
    <w:rsid w:val="00BB7C7B"/>
    <w:rsid w:val="00BC09CA"/>
    <w:rsid w:val="00BC288A"/>
    <w:rsid w:val="00BC5958"/>
    <w:rsid w:val="00BD1932"/>
    <w:rsid w:val="00BD2480"/>
    <w:rsid w:val="00BD40CB"/>
    <w:rsid w:val="00BD5995"/>
    <w:rsid w:val="00BD62C0"/>
    <w:rsid w:val="00BD6789"/>
    <w:rsid w:val="00BE0099"/>
    <w:rsid w:val="00BE101E"/>
    <w:rsid w:val="00BE19AE"/>
    <w:rsid w:val="00BE1FC3"/>
    <w:rsid w:val="00BE3490"/>
    <w:rsid w:val="00BE3AB9"/>
    <w:rsid w:val="00BE420F"/>
    <w:rsid w:val="00BE42B7"/>
    <w:rsid w:val="00BE483C"/>
    <w:rsid w:val="00BE4E14"/>
    <w:rsid w:val="00BE52A1"/>
    <w:rsid w:val="00BE5E15"/>
    <w:rsid w:val="00BE61CF"/>
    <w:rsid w:val="00BE6601"/>
    <w:rsid w:val="00BE708A"/>
    <w:rsid w:val="00BF140F"/>
    <w:rsid w:val="00BF24AE"/>
    <w:rsid w:val="00BF4ECE"/>
    <w:rsid w:val="00BF507B"/>
    <w:rsid w:val="00BF53D1"/>
    <w:rsid w:val="00BF62B2"/>
    <w:rsid w:val="00C0329A"/>
    <w:rsid w:val="00C05471"/>
    <w:rsid w:val="00C0782D"/>
    <w:rsid w:val="00C11092"/>
    <w:rsid w:val="00C112D4"/>
    <w:rsid w:val="00C13284"/>
    <w:rsid w:val="00C14BF6"/>
    <w:rsid w:val="00C14EA7"/>
    <w:rsid w:val="00C15F4F"/>
    <w:rsid w:val="00C1679E"/>
    <w:rsid w:val="00C17F39"/>
    <w:rsid w:val="00C20D01"/>
    <w:rsid w:val="00C21D47"/>
    <w:rsid w:val="00C21D6C"/>
    <w:rsid w:val="00C21F03"/>
    <w:rsid w:val="00C21F90"/>
    <w:rsid w:val="00C250DE"/>
    <w:rsid w:val="00C25FF3"/>
    <w:rsid w:val="00C2669C"/>
    <w:rsid w:val="00C27833"/>
    <w:rsid w:val="00C306D9"/>
    <w:rsid w:val="00C347B5"/>
    <w:rsid w:val="00C348F2"/>
    <w:rsid w:val="00C34C94"/>
    <w:rsid w:val="00C40902"/>
    <w:rsid w:val="00C40CFE"/>
    <w:rsid w:val="00C4130F"/>
    <w:rsid w:val="00C4420C"/>
    <w:rsid w:val="00C4421C"/>
    <w:rsid w:val="00C44726"/>
    <w:rsid w:val="00C452BD"/>
    <w:rsid w:val="00C515A2"/>
    <w:rsid w:val="00C516B7"/>
    <w:rsid w:val="00C52752"/>
    <w:rsid w:val="00C54FB9"/>
    <w:rsid w:val="00C54FC8"/>
    <w:rsid w:val="00C5672E"/>
    <w:rsid w:val="00C56C1B"/>
    <w:rsid w:val="00C57B41"/>
    <w:rsid w:val="00C6085B"/>
    <w:rsid w:val="00C628BE"/>
    <w:rsid w:val="00C62C9B"/>
    <w:rsid w:val="00C657DE"/>
    <w:rsid w:val="00C66937"/>
    <w:rsid w:val="00C7021C"/>
    <w:rsid w:val="00C721C2"/>
    <w:rsid w:val="00C73406"/>
    <w:rsid w:val="00C74207"/>
    <w:rsid w:val="00C765EF"/>
    <w:rsid w:val="00C769B5"/>
    <w:rsid w:val="00C80A19"/>
    <w:rsid w:val="00C810A9"/>
    <w:rsid w:val="00C822F7"/>
    <w:rsid w:val="00C827A2"/>
    <w:rsid w:val="00C8335E"/>
    <w:rsid w:val="00C90D37"/>
    <w:rsid w:val="00C9419D"/>
    <w:rsid w:val="00C94F10"/>
    <w:rsid w:val="00C97254"/>
    <w:rsid w:val="00CA10D6"/>
    <w:rsid w:val="00CA11BD"/>
    <w:rsid w:val="00CA1289"/>
    <w:rsid w:val="00CA38AD"/>
    <w:rsid w:val="00CA5916"/>
    <w:rsid w:val="00CA5E9F"/>
    <w:rsid w:val="00CA5F13"/>
    <w:rsid w:val="00CB061C"/>
    <w:rsid w:val="00CB1055"/>
    <w:rsid w:val="00CB3817"/>
    <w:rsid w:val="00CB7C50"/>
    <w:rsid w:val="00CC2E5B"/>
    <w:rsid w:val="00CC3839"/>
    <w:rsid w:val="00CC54A2"/>
    <w:rsid w:val="00CD29ED"/>
    <w:rsid w:val="00CD36D1"/>
    <w:rsid w:val="00CD556B"/>
    <w:rsid w:val="00CD70C9"/>
    <w:rsid w:val="00CD7DEF"/>
    <w:rsid w:val="00CE0080"/>
    <w:rsid w:val="00CE0E11"/>
    <w:rsid w:val="00CE15E7"/>
    <w:rsid w:val="00CE1E1C"/>
    <w:rsid w:val="00CE28A5"/>
    <w:rsid w:val="00CE4E73"/>
    <w:rsid w:val="00CF01E8"/>
    <w:rsid w:val="00CF1515"/>
    <w:rsid w:val="00CF1638"/>
    <w:rsid w:val="00CF176A"/>
    <w:rsid w:val="00CF1DC5"/>
    <w:rsid w:val="00CF7475"/>
    <w:rsid w:val="00D00E56"/>
    <w:rsid w:val="00D00FF9"/>
    <w:rsid w:val="00D0156B"/>
    <w:rsid w:val="00D017DB"/>
    <w:rsid w:val="00D0241B"/>
    <w:rsid w:val="00D027B7"/>
    <w:rsid w:val="00D02BE1"/>
    <w:rsid w:val="00D03209"/>
    <w:rsid w:val="00D03F71"/>
    <w:rsid w:val="00D050C4"/>
    <w:rsid w:val="00D0596C"/>
    <w:rsid w:val="00D05B59"/>
    <w:rsid w:val="00D05FF0"/>
    <w:rsid w:val="00D06477"/>
    <w:rsid w:val="00D068D4"/>
    <w:rsid w:val="00D06C8D"/>
    <w:rsid w:val="00D10586"/>
    <w:rsid w:val="00D11394"/>
    <w:rsid w:val="00D119A4"/>
    <w:rsid w:val="00D11B9C"/>
    <w:rsid w:val="00D12F94"/>
    <w:rsid w:val="00D13779"/>
    <w:rsid w:val="00D14D6E"/>
    <w:rsid w:val="00D14E4F"/>
    <w:rsid w:val="00D208CB"/>
    <w:rsid w:val="00D20C78"/>
    <w:rsid w:val="00D21E82"/>
    <w:rsid w:val="00D2537D"/>
    <w:rsid w:val="00D31319"/>
    <w:rsid w:val="00D31C4D"/>
    <w:rsid w:val="00D32037"/>
    <w:rsid w:val="00D402EE"/>
    <w:rsid w:val="00D404D7"/>
    <w:rsid w:val="00D4098E"/>
    <w:rsid w:val="00D418DD"/>
    <w:rsid w:val="00D41ECD"/>
    <w:rsid w:val="00D43598"/>
    <w:rsid w:val="00D437ED"/>
    <w:rsid w:val="00D46913"/>
    <w:rsid w:val="00D47507"/>
    <w:rsid w:val="00D47A45"/>
    <w:rsid w:val="00D51747"/>
    <w:rsid w:val="00D52C16"/>
    <w:rsid w:val="00D55164"/>
    <w:rsid w:val="00D554EC"/>
    <w:rsid w:val="00D57917"/>
    <w:rsid w:val="00D5792F"/>
    <w:rsid w:val="00D602C5"/>
    <w:rsid w:val="00D624B5"/>
    <w:rsid w:val="00D62A3D"/>
    <w:rsid w:val="00D63A6E"/>
    <w:rsid w:val="00D653A8"/>
    <w:rsid w:val="00D66B90"/>
    <w:rsid w:val="00D66BC4"/>
    <w:rsid w:val="00D67E8A"/>
    <w:rsid w:val="00D72618"/>
    <w:rsid w:val="00D73070"/>
    <w:rsid w:val="00D7337E"/>
    <w:rsid w:val="00D73C8B"/>
    <w:rsid w:val="00D73D7E"/>
    <w:rsid w:val="00D75F74"/>
    <w:rsid w:val="00D75FAE"/>
    <w:rsid w:val="00D83F05"/>
    <w:rsid w:val="00D83F0B"/>
    <w:rsid w:val="00D870A4"/>
    <w:rsid w:val="00D8711C"/>
    <w:rsid w:val="00D87CFB"/>
    <w:rsid w:val="00D9061A"/>
    <w:rsid w:val="00D90C0C"/>
    <w:rsid w:val="00D91C66"/>
    <w:rsid w:val="00D932DA"/>
    <w:rsid w:val="00D941CF"/>
    <w:rsid w:val="00D94252"/>
    <w:rsid w:val="00D942C6"/>
    <w:rsid w:val="00D94A60"/>
    <w:rsid w:val="00D96DAA"/>
    <w:rsid w:val="00DA0D66"/>
    <w:rsid w:val="00DA19A5"/>
    <w:rsid w:val="00DA2C41"/>
    <w:rsid w:val="00DA30C0"/>
    <w:rsid w:val="00DA422F"/>
    <w:rsid w:val="00DB3C67"/>
    <w:rsid w:val="00DB67E5"/>
    <w:rsid w:val="00DB7AFB"/>
    <w:rsid w:val="00DC0BB1"/>
    <w:rsid w:val="00DC0F79"/>
    <w:rsid w:val="00DC1092"/>
    <w:rsid w:val="00DC29A9"/>
    <w:rsid w:val="00DC5904"/>
    <w:rsid w:val="00DC59F0"/>
    <w:rsid w:val="00DC6471"/>
    <w:rsid w:val="00DD110E"/>
    <w:rsid w:val="00DD2C03"/>
    <w:rsid w:val="00DD4076"/>
    <w:rsid w:val="00DD508C"/>
    <w:rsid w:val="00DE2158"/>
    <w:rsid w:val="00DE420B"/>
    <w:rsid w:val="00DE5ED0"/>
    <w:rsid w:val="00DE6E54"/>
    <w:rsid w:val="00DE7114"/>
    <w:rsid w:val="00DE7510"/>
    <w:rsid w:val="00DE77B8"/>
    <w:rsid w:val="00DE7E02"/>
    <w:rsid w:val="00DF0842"/>
    <w:rsid w:val="00DF1589"/>
    <w:rsid w:val="00DF1938"/>
    <w:rsid w:val="00DF1F87"/>
    <w:rsid w:val="00DF3F4E"/>
    <w:rsid w:val="00DF4144"/>
    <w:rsid w:val="00E009B9"/>
    <w:rsid w:val="00E022AD"/>
    <w:rsid w:val="00E03FCE"/>
    <w:rsid w:val="00E10B08"/>
    <w:rsid w:val="00E1320B"/>
    <w:rsid w:val="00E1545B"/>
    <w:rsid w:val="00E15498"/>
    <w:rsid w:val="00E213EC"/>
    <w:rsid w:val="00E218DF"/>
    <w:rsid w:val="00E21AA7"/>
    <w:rsid w:val="00E223A3"/>
    <w:rsid w:val="00E2335E"/>
    <w:rsid w:val="00E24408"/>
    <w:rsid w:val="00E2591D"/>
    <w:rsid w:val="00E25A1A"/>
    <w:rsid w:val="00E261C5"/>
    <w:rsid w:val="00E267F3"/>
    <w:rsid w:val="00E310D3"/>
    <w:rsid w:val="00E3114B"/>
    <w:rsid w:val="00E31868"/>
    <w:rsid w:val="00E34272"/>
    <w:rsid w:val="00E342ED"/>
    <w:rsid w:val="00E379D8"/>
    <w:rsid w:val="00E379E9"/>
    <w:rsid w:val="00E401F6"/>
    <w:rsid w:val="00E447B6"/>
    <w:rsid w:val="00E452A0"/>
    <w:rsid w:val="00E4797A"/>
    <w:rsid w:val="00E51D2A"/>
    <w:rsid w:val="00E5228F"/>
    <w:rsid w:val="00E53ADE"/>
    <w:rsid w:val="00E53D61"/>
    <w:rsid w:val="00E563BB"/>
    <w:rsid w:val="00E629B2"/>
    <w:rsid w:val="00E62F60"/>
    <w:rsid w:val="00E65D8B"/>
    <w:rsid w:val="00E6620F"/>
    <w:rsid w:val="00E665C8"/>
    <w:rsid w:val="00E6724F"/>
    <w:rsid w:val="00E67CFB"/>
    <w:rsid w:val="00E734A6"/>
    <w:rsid w:val="00E74153"/>
    <w:rsid w:val="00E775D3"/>
    <w:rsid w:val="00E778A2"/>
    <w:rsid w:val="00E77F10"/>
    <w:rsid w:val="00E85455"/>
    <w:rsid w:val="00E860D2"/>
    <w:rsid w:val="00E90A34"/>
    <w:rsid w:val="00E90E22"/>
    <w:rsid w:val="00E91410"/>
    <w:rsid w:val="00E9460A"/>
    <w:rsid w:val="00E973FD"/>
    <w:rsid w:val="00EA2F7C"/>
    <w:rsid w:val="00EA5C70"/>
    <w:rsid w:val="00EA69AB"/>
    <w:rsid w:val="00EB088A"/>
    <w:rsid w:val="00EB1D02"/>
    <w:rsid w:val="00EB47E3"/>
    <w:rsid w:val="00EB47EE"/>
    <w:rsid w:val="00EB6B4B"/>
    <w:rsid w:val="00EB6EAE"/>
    <w:rsid w:val="00EC031A"/>
    <w:rsid w:val="00EC14B6"/>
    <w:rsid w:val="00EC2281"/>
    <w:rsid w:val="00EC3603"/>
    <w:rsid w:val="00EC42AA"/>
    <w:rsid w:val="00EC4A4B"/>
    <w:rsid w:val="00EC4B87"/>
    <w:rsid w:val="00EC4FAA"/>
    <w:rsid w:val="00EC5558"/>
    <w:rsid w:val="00EC65DE"/>
    <w:rsid w:val="00ED0A10"/>
    <w:rsid w:val="00ED2490"/>
    <w:rsid w:val="00ED261D"/>
    <w:rsid w:val="00ED4B1C"/>
    <w:rsid w:val="00ED50C0"/>
    <w:rsid w:val="00ED69B9"/>
    <w:rsid w:val="00ED7F88"/>
    <w:rsid w:val="00EE06F8"/>
    <w:rsid w:val="00EE5026"/>
    <w:rsid w:val="00EE58D2"/>
    <w:rsid w:val="00EE7068"/>
    <w:rsid w:val="00EE7128"/>
    <w:rsid w:val="00EF0FC9"/>
    <w:rsid w:val="00EF3906"/>
    <w:rsid w:val="00EF6775"/>
    <w:rsid w:val="00EF75B6"/>
    <w:rsid w:val="00EF7A42"/>
    <w:rsid w:val="00EF7CF0"/>
    <w:rsid w:val="00EF7D3F"/>
    <w:rsid w:val="00F017CE"/>
    <w:rsid w:val="00F02080"/>
    <w:rsid w:val="00F04713"/>
    <w:rsid w:val="00F04A74"/>
    <w:rsid w:val="00F0631E"/>
    <w:rsid w:val="00F06A24"/>
    <w:rsid w:val="00F168F1"/>
    <w:rsid w:val="00F174FD"/>
    <w:rsid w:val="00F17F9C"/>
    <w:rsid w:val="00F2124F"/>
    <w:rsid w:val="00F2190E"/>
    <w:rsid w:val="00F21D48"/>
    <w:rsid w:val="00F263F7"/>
    <w:rsid w:val="00F27406"/>
    <w:rsid w:val="00F278F7"/>
    <w:rsid w:val="00F302CC"/>
    <w:rsid w:val="00F31815"/>
    <w:rsid w:val="00F31A80"/>
    <w:rsid w:val="00F3206F"/>
    <w:rsid w:val="00F326F6"/>
    <w:rsid w:val="00F34348"/>
    <w:rsid w:val="00F359DF"/>
    <w:rsid w:val="00F367A8"/>
    <w:rsid w:val="00F36B74"/>
    <w:rsid w:val="00F4159A"/>
    <w:rsid w:val="00F42FED"/>
    <w:rsid w:val="00F432B1"/>
    <w:rsid w:val="00F433A6"/>
    <w:rsid w:val="00F44922"/>
    <w:rsid w:val="00F453B4"/>
    <w:rsid w:val="00F456D2"/>
    <w:rsid w:val="00F46B27"/>
    <w:rsid w:val="00F46FE6"/>
    <w:rsid w:val="00F471BC"/>
    <w:rsid w:val="00F47865"/>
    <w:rsid w:val="00F47CBB"/>
    <w:rsid w:val="00F50BA6"/>
    <w:rsid w:val="00F53C12"/>
    <w:rsid w:val="00F54A10"/>
    <w:rsid w:val="00F5742A"/>
    <w:rsid w:val="00F6099B"/>
    <w:rsid w:val="00F61EF4"/>
    <w:rsid w:val="00F621A0"/>
    <w:rsid w:val="00F6229F"/>
    <w:rsid w:val="00F64E0D"/>
    <w:rsid w:val="00F651DE"/>
    <w:rsid w:val="00F670FF"/>
    <w:rsid w:val="00F7541A"/>
    <w:rsid w:val="00F776A5"/>
    <w:rsid w:val="00F81DB1"/>
    <w:rsid w:val="00F82FFB"/>
    <w:rsid w:val="00F83065"/>
    <w:rsid w:val="00F83367"/>
    <w:rsid w:val="00F85AB6"/>
    <w:rsid w:val="00F85B5D"/>
    <w:rsid w:val="00F87355"/>
    <w:rsid w:val="00F879E2"/>
    <w:rsid w:val="00F90415"/>
    <w:rsid w:val="00F92194"/>
    <w:rsid w:val="00F9517F"/>
    <w:rsid w:val="00F9523E"/>
    <w:rsid w:val="00F9574F"/>
    <w:rsid w:val="00F96293"/>
    <w:rsid w:val="00FA0426"/>
    <w:rsid w:val="00FA2B7D"/>
    <w:rsid w:val="00FA4B7A"/>
    <w:rsid w:val="00FA59BD"/>
    <w:rsid w:val="00FA5FC5"/>
    <w:rsid w:val="00FA6D21"/>
    <w:rsid w:val="00FB0258"/>
    <w:rsid w:val="00FB14DE"/>
    <w:rsid w:val="00FB2507"/>
    <w:rsid w:val="00FB3B80"/>
    <w:rsid w:val="00FB4FBA"/>
    <w:rsid w:val="00FB6AA7"/>
    <w:rsid w:val="00FB774F"/>
    <w:rsid w:val="00FC147C"/>
    <w:rsid w:val="00FC1BE5"/>
    <w:rsid w:val="00FC2F68"/>
    <w:rsid w:val="00FD0D51"/>
    <w:rsid w:val="00FE3925"/>
    <w:rsid w:val="00FE7B67"/>
    <w:rsid w:val="00FF011C"/>
    <w:rsid w:val="00FF0F00"/>
    <w:rsid w:val="00FF1276"/>
    <w:rsid w:val="00FF14A0"/>
    <w:rsid w:val="00FF2431"/>
    <w:rsid w:val="00FF2CEA"/>
    <w:rsid w:val="00FF3A76"/>
    <w:rsid w:val="00FF5598"/>
    <w:rsid w:val="00FF57A2"/>
    <w:rsid w:val="00FF7888"/>
    <w:rsid w:val="00FF7A6A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201"/>
    <w:rPr>
      <w:rFonts w:ascii="宋体" w:hAnsi="宋体" w:cs="宋体"/>
      <w:kern w:val="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F620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F620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F6201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cs="Calibr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F620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0</Words>
  <Characters>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未定义</dc:creator>
  <cp:keywords/>
  <dc:description/>
  <cp:lastModifiedBy>未定义</cp:lastModifiedBy>
  <cp:revision>3</cp:revision>
  <dcterms:created xsi:type="dcterms:W3CDTF">2018-07-21T11:27:00Z</dcterms:created>
  <dcterms:modified xsi:type="dcterms:W3CDTF">2018-08-04T05:49:00Z</dcterms:modified>
</cp:coreProperties>
</file>